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2A1213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26.10.2015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2A1213" w:rsidP="0040035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3382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400351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400351">
              <w:rPr>
                <w:szCs w:val="28"/>
              </w:rPr>
              <w:t>9 месяцев</w:t>
            </w:r>
            <w:r w:rsidR="00E32673">
              <w:rPr>
                <w:szCs w:val="28"/>
              </w:rPr>
              <w:t xml:space="preserve"> 201</w:t>
            </w:r>
            <w:r w:rsidR="00E62C72">
              <w:rPr>
                <w:szCs w:val="28"/>
              </w:rPr>
              <w:t>5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400351">
        <w:rPr>
          <w:sz w:val="28"/>
          <w:szCs w:val="28"/>
        </w:rPr>
        <w:t>9 месяцев</w:t>
      </w:r>
      <w:r w:rsidR="00EF5F3C">
        <w:rPr>
          <w:sz w:val="28"/>
          <w:szCs w:val="28"/>
        </w:rPr>
        <w:t xml:space="preserve"> 201</w:t>
      </w:r>
      <w:r w:rsidR="00E62C72">
        <w:rPr>
          <w:sz w:val="28"/>
          <w:szCs w:val="28"/>
        </w:rPr>
        <w:t>5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400351">
        <w:rPr>
          <w:sz w:val="28"/>
          <w:szCs w:val="28"/>
        </w:rPr>
        <w:t>5703</w:t>
      </w:r>
      <w:r w:rsidR="005341B4">
        <w:rPr>
          <w:sz w:val="28"/>
          <w:szCs w:val="28"/>
        </w:rPr>
        <w:t>50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400351">
        <w:rPr>
          <w:sz w:val="28"/>
          <w:szCs w:val="28"/>
        </w:rPr>
        <w:t>50243</w:t>
      </w:r>
      <w:r w:rsidR="005341B4">
        <w:rPr>
          <w:sz w:val="28"/>
          <w:szCs w:val="28"/>
        </w:rPr>
        <w:t>3</w:t>
      </w:r>
      <w:r w:rsidR="004C7A00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доходов  над </w:t>
      </w:r>
      <w:r w:rsidR="00EF5F3C">
        <w:rPr>
          <w:sz w:val="28"/>
          <w:szCs w:val="28"/>
        </w:rPr>
        <w:t>расход</w:t>
      </w:r>
      <w:r w:rsidR="00E62C72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400351">
        <w:rPr>
          <w:sz w:val="28"/>
          <w:szCs w:val="28"/>
        </w:rPr>
        <w:t>6791</w:t>
      </w:r>
      <w:r w:rsidR="004C7A00">
        <w:rPr>
          <w:sz w:val="28"/>
          <w:szCs w:val="28"/>
        </w:rPr>
        <w:t>7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400351">
        <w:rPr>
          <w:sz w:val="28"/>
          <w:szCs w:val="28"/>
        </w:rPr>
        <w:t>9 месяцев</w:t>
      </w:r>
      <w:r w:rsidR="00EF5F3C">
        <w:rPr>
          <w:sz w:val="28"/>
          <w:szCs w:val="28"/>
        </w:rPr>
        <w:t xml:space="preserve"> 201</w:t>
      </w:r>
      <w:r w:rsidR="00E62C72">
        <w:rPr>
          <w:sz w:val="28"/>
          <w:szCs w:val="28"/>
        </w:rPr>
        <w:t>5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1A326A" w:rsidRDefault="001A326A" w:rsidP="00DB44A4">
      <w:pPr>
        <w:pStyle w:val="2"/>
        <w:suppressAutoHyphens/>
        <w:spacing w:after="0" w:line="240" w:lineRule="auto"/>
        <w:ind w:firstLine="720"/>
      </w:pPr>
    </w:p>
    <w:p w:rsidR="001A326A" w:rsidRDefault="001A326A" w:rsidP="00DB44A4">
      <w:pPr>
        <w:pStyle w:val="2"/>
        <w:suppressAutoHyphens/>
        <w:spacing w:after="0" w:line="240" w:lineRule="auto"/>
        <w:ind w:firstLine="720"/>
      </w:pPr>
    </w:p>
    <w:p w:rsidR="000B3974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>Г</w:t>
      </w:r>
      <w:r w:rsidR="00EC39DD">
        <w:t>лав</w:t>
      </w:r>
      <w:r>
        <w:t xml:space="preserve">а </w:t>
      </w:r>
      <w:r w:rsidR="00007354">
        <w:t xml:space="preserve"> </w:t>
      </w:r>
      <w:r w:rsidR="00400351">
        <w:t>городского округа</w:t>
      </w:r>
      <w:r w:rsidR="000E2EFE">
        <w:tab/>
      </w:r>
      <w:r w:rsidR="00400351">
        <w:t>В.А.Чихирев</w:t>
      </w: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EB6" w:rsidRDefault="005D7EB6">
      <w:r>
        <w:separator/>
      </w:r>
    </w:p>
  </w:endnote>
  <w:endnote w:type="continuationSeparator" w:id="0">
    <w:p w:rsidR="005D7EB6" w:rsidRDefault="005D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EB6" w:rsidRDefault="005D7EB6">
      <w:r>
        <w:separator/>
      </w:r>
    </w:p>
  </w:footnote>
  <w:footnote w:type="continuationSeparator" w:id="0">
    <w:p w:rsidR="005D7EB6" w:rsidRDefault="005D7E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0706"/>
    <w:rsid w:val="001163D0"/>
    <w:rsid w:val="00124573"/>
    <w:rsid w:val="00135F02"/>
    <w:rsid w:val="0015017D"/>
    <w:rsid w:val="00150E01"/>
    <w:rsid w:val="001616A6"/>
    <w:rsid w:val="0017335E"/>
    <w:rsid w:val="00176DB4"/>
    <w:rsid w:val="001A326A"/>
    <w:rsid w:val="001C0798"/>
    <w:rsid w:val="001C5447"/>
    <w:rsid w:val="001D0E76"/>
    <w:rsid w:val="001D4054"/>
    <w:rsid w:val="001D678E"/>
    <w:rsid w:val="001E29C2"/>
    <w:rsid w:val="001F28D5"/>
    <w:rsid w:val="001F60F4"/>
    <w:rsid w:val="001F7E5C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2430"/>
    <w:rsid w:val="00292D61"/>
    <w:rsid w:val="002A1213"/>
    <w:rsid w:val="002A75C6"/>
    <w:rsid w:val="002B2F76"/>
    <w:rsid w:val="002B7BF4"/>
    <w:rsid w:val="002D789B"/>
    <w:rsid w:val="002E4906"/>
    <w:rsid w:val="002E611F"/>
    <w:rsid w:val="00306E09"/>
    <w:rsid w:val="00321DA1"/>
    <w:rsid w:val="003272CE"/>
    <w:rsid w:val="003365B3"/>
    <w:rsid w:val="003B08D3"/>
    <w:rsid w:val="003E69FF"/>
    <w:rsid w:val="00400351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A414A"/>
    <w:rsid w:val="004B1576"/>
    <w:rsid w:val="004C7A00"/>
    <w:rsid w:val="004D231D"/>
    <w:rsid w:val="004D36C3"/>
    <w:rsid w:val="004D5DDA"/>
    <w:rsid w:val="005042E8"/>
    <w:rsid w:val="00515A8B"/>
    <w:rsid w:val="00526BAF"/>
    <w:rsid w:val="0053162C"/>
    <w:rsid w:val="00531656"/>
    <w:rsid w:val="005341B4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D7EB6"/>
    <w:rsid w:val="005D7F8A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05BD"/>
    <w:rsid w:val="00782D8B"/>
    <w:rsid w:val="007A0723"/>
    <w:rsid w:val="007A1E48"/>
    <w:rsid w:val="007A46F0"/>
    <w:rsid w:val="007A7479"/>
    <w:rsid w:val="007B0355"/>
    <w:rsid w:val="007B0D19"/>
    <w:rsid w:val="007B3270"/>
    <w:rsid w:val="007B5F50"/>
    <w:rsid w:val="007E5FB1"/>
    <w:rsid w:val="007F642C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0684E"/>
    <w:rsid w:val="00916E41"/>
    <w:rsid w:val="00921EFB"/>
    <w:rsid w:val="0094209A"/>
    <w:rsid w:val="00952256"/>
    <w:rsid w:val="00954620"/>
    <w:rsid w:val="00955C50"/>
    <w:rsid w:val="009606D8"/>
    <w:rsid w:val="009665FD"/>
    <w:rsid w:val="00973674"/>
    <w:rsid w:val="009812F4"/>
    <w:rsid w:val="00996D3F"/>
    <w:rsid w:val="009A3120"/>
    <w:rsid w:val="009B387C"/>
    <w:rsid w:val="009C259E"/>
    <w:rsid w:val="009C3DBB"/>
    <w:rsid w:val="009E162A"/>
    <w:rsid w:val="009F3B1E"/>
    <w:rsid w:val="00A03208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AF5497"/>
    <w:rsid w:val="00B04D25"/>
    <w:rsid w:val="00B67BB6"/>
    <w:rsid w:val="00B82953"/>
    <w:rsid w:val="00BB3624"/>
    <w:rsid w:val="00BB593D"/>
    <w:rsid w:val="00BB7919"/>
    <w:rsid w:val="00BE087F"/>
    <w:rsid w:val="00C028D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2C72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76938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2D430-0FF0-44C0-A79C-F26B5C5F8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1241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Anton</cp:lastModifiedBy>
  <cp:revision>45</cp:revision>
  <cp:lastPrinted>2015-10-26T06:12:00Z</cp:lastPrinted>
  <dcterms:created xsi:type="dcterms:W3CDTF">2009-05-04T05:15:00Z</dcterms:created>
  <dcterms:modified xsi:type="dcterms:W3CDTF">2016-02-01T09:50:00Z</dcterms:modified>
</cp:coreProperties>
</file>